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340284A1" w:rsidR="00065B63" w:rsidRPr="00065B63" w:rsidRDefault="003D7A56"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1F188C"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6F6FCBAA" w:rsidR="00065B63" w:rsidRDefault="004D48FF"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4A957A91" w:rsidR="00065B63" w:rsidRDefault="0081642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5C8008C9" w:rsidR="00065B63" w:rsidRDefault="00C51F5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D8E9579" w:rsidR="00F0618C" w:rsidRDefault="00C51F56"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720BCD0C" w:rsidR="00F0618C" w:rsidRDefault="00985CDB"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1"/>
              <w14:checkedState w14:val="2611" w14:font="Segoe UI Symbol"/>
              <w14:uncheckedState w14:val="2610" w14:font="MS Gothic"/>
            </w14:checkbox>
          </w:sdtPr>
          <w:sdtEndPr/>
          <w:sdtContent>
            <w:tc>
              <w:tcPr>
                <w:tcW w:w="1836" w:type="dxa"/>
                <w:vAlign w:val="center"/>
              </w:tcPr>
              <w:p w14:paraId="631257D7" w14:textId="20C46D31" w:rsidR="00F0618C" w:rsidRDefault="003D7A56"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383FBE6" w:rsidR="00F0618C" w:rsidRDefault="000E7DA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35321"/>
    <w:rsid w:val="00135375"/>
    <w:rsid w:val="00140B02"/>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77EF"/>
    <w:rsid w:val="001801D0"/>
    <w:rsid w:val="001826A7"/>
    <w:rsid w:val="001A0AF2"/>
    <w:rsid w:val="001A0C50"/>
    <w:rsid w:val="001A2064"/>
    <w:rsid w:val="001A4835"/>
    <w:rsid w:val="001B2025"/>
    <w:rsid w:val="001B3495"/>
    <w:rsid w:val="001C32E1"/>
    <w:rsid w:val="001D21DA"/>
    <w:rsid w:val="001E192C"/>
    <w:rsid w:val="001E2935"/>
    <w:rsid w:val="001F188C"/>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6011"/>
    <w:rsid w:val="003307AC"/>
    <w:rsid w:val="00337262"/>
    <w:rsid w:val="00340B40"/>
    <w:rsid w:val="00342254"/>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F88"/>
    <w:rsid w:val="00A67405"/>
    <w:rsid w:val="00A70147"/>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C98"/>
    <w:rsid w:val="00E03E3E"/>
    <w:rsid w:val="00E07116"/>
    <w:rsid w:val="00E10426"/>
    <w:rsid w:val="00E10FFE"/>
    <w:rsid w:val="00E14585"/>
    <w:rsid w:val="00E1539D"/>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2025-07-07T11:35:00Z</dcterms:created>
  <dcterms:modified xsi:type="dcterms:W3CDTF">2025-07-07T11:35:00Z</dcterms:modified>
</cp:coreProperties>
</file>